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7837FE" w14:textId="77777777" w:rsidR="00A20885" w:rsidRDefault="00A20885" w:rsidP="00A20885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John CLERK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fl.1417)</w:t>
      </w:r>
    </w:p>
    <w:p w14:paraId="1008C32C" w14:textId="77777777" w:rsidR="00A20885" w:rsidRDefault="00A20885" w:rsidP="00A20885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Archer.</w:t>
      </w:r>
    </w:p>
    <w:p w14:paraId="3B3435CB" w14:textId="77777777" w:rsidR="00A20885" w:rsidRDefault="00A20885" w:rsidP="00A20885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D00792C" w14:textId="77777777" w:rsidR="00A20885" w:rsidRDefault="00A20885" w:rsidP="00A20885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635714F" w14:textId="77777777" w:rsidR="00A20885" w:rsidRDefault="00A20885" w:rsidP="00A20885">
      <w:pPr>
        <w:pStyle w:val="NoSpacing"/>
        <w:ind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</w:r>
      <w:r w:rsidRPr="00065994">
        <w:rPr>
          <w:rFonts w:cs="Times New Roman"/>
          <w:color w:val="282B30"/>
          <w:szCs w:val="24"/>
          <w:shd w:val="clear" w:color="auto" w:fill="FFFFFF"/>
        </w:rPr>
        <w:t xml:space="preserve">He served in France under the command of </w:t>
      </w:r>
      <w:r>
        <w:rPr>
          <w:rFonts w:cs="Times New Roman"/>
          <w:color w:val="282B30"/>
          <w:szCs w:val="24"/>
          <w:shd w:val="clear" w:color="auto" w:fill="FFFFFF"/>
        </w:rPr>
        <w:t>Richard Beauchamp, Lord</w:t>
      </w:r>
    </w:p>
    <w:p w14:paraId="7B48EC37" w14:textId="77777777" w:rsidR="00A20885" w:rsidRPr="00065994" w:rsidRDefault="00A20885" w:rsidP="00A20885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proofErr w:type="spellStart"/>
      <w:r>
        <w:rPr>
          <w:rFonts w:cs="Times New Roman"/>
          <w:color w:val="282B30"/>
          <w:szCs w:val="24"/>
          <w:shd w:val="clear" w:color="auto" w:fill="FFFFFF"/>
        </w:rPr>
        <w:t>Bergavenny</w:t>
      </w:r>
      <w:proofErr w:type="spellEnd"/>
      <w:r w:rsidRPr="00065994">
        <w:rPr>
          <w:rFonts w:cs="Times New Roman"/>
          <w:color w:val="282B30"/>
          <w:szCs w:val="24"/>
          <w:shd w:val="clear" w:color="auto" w:fill="FFFFFF"/>
        </w:rPr>
        <w:t>(q.v.).</w:t>
      </w:r>
    </w:p>
    <w:p w14:paraId="379AF863" w14:textId="77777777" w:rsidR="00A20885" w:rsidRPr="00065994" w:rsidRDefault="00A20885" w:rsidP="00A20885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5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4F37B1ED" w14:textId="77777777" w:rsidR="00A20885" w:rsidRDefault="00A20885" w:rsidP="00A20885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26B1A146" w14:textId="77777777" w:rsidR="00A20885" w:rsidRDefault="00A20885" w:rsidP="00A20885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784BB8C" w14:textId="77777777" w:rsidR="00A20885" w:rsidRDefault="00A20885" w:rsidP="00A20885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A1B976B" w14:textId="77777777" w:rsidR="00A20885" w:rsidRDefault="00A20885" w:rsidP="00A20885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21 July 2023</w:t>
      </w:r>
    </w:p>
    <w:p w14:paraId="2EE1283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F05C1A" w14:textId="77777777" w:rsidR="00A20885" w:rsidRDefault="00A20885" w:rsidP="009139A6">
      <w:r>
        <w:separator/>
      </w:r>
    </w:p>
  </w:endnote>
  <w:endnote w:type="continuationSeparator" w:id="0">
    <w:p w14:paraId="34F69E89" w14:textId="77777777" w:rsidR="00A20885" w:rsidRDefault="00A2088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147F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7F4B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FB06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D0A4EB" w14:textId="77777777" w:rsidR="00A20885" w:rsidRDefault="00A20885" w:rsidP="009139A6">
      <w:r>
        <w:separator/>
      </w:r>
    </w:p>
  </w:footnote>
  <w:footnote w:type="continuationSeparator" w:id="0">
    <w:p w14:paraId="20023353" w14:textId="77777777" w:rsidR="00A20885" w:rsidRDefault="00A2088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2E8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036A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7B4B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0885"/>
    <w:rsid w:val="000666E0"/>
    <w:rsid w:val="002510B7"/>
    <w:rsid w:val="005C130B"/>
    <w:rsid w:val="00826F5C"/>
    <w:rsid w:val="009139A6"/>
    <w:rsid w:val="009448BB"/>
    <w:rsid w:val="00947624"/>
    <w:rsid w:val="00A20885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2CA1B8"/>
  <w15:chartTrackingRefBased/>
  <w15:docId w15:val="{464986B7-FD8C-4505-B201-173A938A1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2023-08-07T09:16:00Z</dcterms:created>
  <dcterms:modified xsi:type="dcterms:W3CDTF">2023-08-07T09:16:00Z</dcterms:modified>
</cp:coreProperties>
</file>